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Holborn and St Pancras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Holborn and St Pancras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Holborn and St Pancras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Holborn and St Pancras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Holborn and St Pancras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Holborn and St Pancras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77.7% </w:t>
      </w:r>
      <w:r w:rsidRPr="004747BF">
        <w:rPr>
          <w:rFonts w:ascii="Libre Franklin Light" w:eastAsia="Times New Roman" w:hAnsi="Libre Franklin Light" w:cs="Calibri Light"/>
        </w:rPr>
        <w:t xml:space="preserve">of those respondents classified as PGSI 8+ in Holborn and St Pancras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Holborn and St Pancras is estimated to be </w:t>
      </w:r>
      <w:r w:rsidRPr="00773DF7">
        <w:rPr>
          <w:rFonts w:ascii="Libre Franklin Light" w:eastAsia="Times New Roman" w:hAnsi="Libre Franklin Light" w:cs="Calibri Light"/>
          <w:b/>
          <w:bCs/>
          <w:color w:val="C45911" w:themeColor="accent2" w:themeShade="BF"/>
        </w:rPr>
        <w:t xml:space="preserve">£6,629,569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Holborn and St Pancras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Holborn and St Pancras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Holborn and St Pancras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Holborn and St Pancras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lborn and St Pancra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Holborn and St Pancras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lborn and St Pancra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Holborn and St Pancras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Holborn and St Pancras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lborn and St Pancra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Holborn and St Pancras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Holborn and St Pancras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Holborn and St Pancras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Holborn and St Pancras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Holborn and St Pancras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Holborn and St Pancras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£6,629,569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Holborn and St Pancras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£107,985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£2,233,186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£159,978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£44,994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£82,488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£4,000,938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£6,629,569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Holborn and St Pancras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Holborn and St Pancras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Holborn and St Pancras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Holborn and St Pancras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Holborn and St Pancras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Holborn and St Pancras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Holborn and St Pancras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Holborn and St Pancras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Holborn and St Pancras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Holborn and St Pancras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Holborn and St Pancras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Holborn and St Pancras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666950-4320-4EA3-9B89-D1C0D734CF9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